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EBEE7" w14:textId="77777777" w:rsidR="00700BF0" w:rsidRDefault="00700BF0" w:rsidP="00700BF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NASCHE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fl.1490)</w:t>
      </w:r>
    </w:p>
    <w:p w14:paraId="028E76C1" w14:textId="77777777" w:rsidR="00700BF0" w:rsidRDefault="00700BF0" w:rsidP="00700BF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Worcester. Brasier.</w:t>
      </w:r>
    </w:p>
    <w:p w14:paraId="2E6E8934" w14:textId="77777777" w:rsidR="00700BF0" w:rsidRDefault="00700BF0" w:rsidP="00700BF0">
      <w:pPr>
        <w:pStyle w:val="NoSpacing"/>
        <w:jc w:val="both"/>
        <w:rPr>
          <w:rFonts w:cs="Times New Roman"/>
          <w:szCs w:val="24"/>
          <w:lang w:val="en-GB"/>
        </w:rPr>
      </w:pPr>
    </w:p>
    <w:p w14:paraId="6192677B" w14:textId="77777777" w:rsidR="00700BF0" w:rsidRDefault="00700BF0" w:rsidP="00700BF0">
      <w:pPr>
        <w:pStyle w:val="NoSpacing"/>
        <w:jc w:val="both"/>
        <w:rPr>
          <w:rFonts w:cs="Times New Roman"/>
          <w:szCs w:val="24"/>
          <w:lang w:val="en-GB"/>
        </w:rPr>
      </w:pPr>
    </w:p>
    <w:p w14:paraId="4898D77D" w14:textId="77777777" w:rsidR="00700BF0" w:rsidRDefault="00700BF0" w:rsidP="00700BF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1490</w:t>
      </w:r>
      <w:r>
        <w:rPr>
          <w:rFonts w:cs="Times New Roman"/>
          <w:szCs w:val="24"/>
          <w:lang w:val="en-GB"/>
        </w:rPr>
        <w:tab/>
        <w:t xml:space="preserve">John </w:t>
      </w:r>
      <w:proofErr w:type="spellStart"/>
      <w:r>
        <w:rPr>
          <w:rFonts w:cs="Times New Roman"/>
          <w:szCs w:val="24"/>
          <w:lang w:val="en-GB"/>
        </w:rPr>
        <w:t>Benyngton</w:t>
      </w:r>
      <w:proofErr w:type="spellEnd"/>
      <w:r>
        <w:rPr>
          <w:rFonts w:cs="Times New Roman"/>
          <w:szCs w:val="24"/>
          <w:lang w:val="en-GB"/>
        </w:rPr>
        <w:t xml:space="preserve"> of London, grocer(q.v.), brought a plaint of debt against </w:t>
      </w:r>
      <w:proofErr w:type="gramStart"/>
      <w:r>
        <w:rPr>
          <w:rFonts w:cs="Times New Roman"/>
          <w:szCs w:val="24"/>
          <w:lang w:val="en-GB"/>
        </w:rPr>
        <w:t>him</w:t>
      </w:r>
      <w:proofErr w:type="gramEnd"/>
      <w:r>
        <w:rPr>
          <w:rFonts w:cs="Times New Roman"/>
          <w:szCs w:val="24"/>
          <w:lang w:val="en-GB"/>
        </w:rPr>
        <w:t xml:space="preserve"> </w:t>
      </w:r>
    </w:p>
    <w:p w14:paraId="2A8FAF47" w14:textId="77777777" w:rsidR="00700BF0" w:rsidRDefault="00700BF0" w:rsidP="00700BF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and three others.</w:t>
      </w:r>
    </w:p>
    <w:p w14:paraId="6543FA9A" w14:textId="77777777" w:rsidR="00700BF0" w:rsidRDefault="00700BF0" w:rsidP="00700BF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56477D">
          <w:rPr>
            <w:rStyle w:val="Hyperlink"/>
            <w:rFonts w:cs="Times New Roman"/>
            <w:szCs w:val="24"/>
            <w:lang w:val="en-GB"/>
          </w:rPr>
          <w:t>http://aalt.law.uh.edu/Indices/CP40Indices/CP40no911/CP40no911Pl.htm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7BF1CE8B" w14:textId="77777777" w:rsidR="00700BF0" w:rsidRDefault="00700BF0" w:rsidP="00700BF0">
      <w:pPr>
        <w:pStyle w:val="NoSpacing"/>
        <w:jc w:val="both"/>
        <w:rPr>
          <w:rFonts w:cs="Times New Roman"/>
          <w:szCs w:val="24"/>
          <w:lang w:val="en-GB"/>
        </w:rPr>
      </w:pPr>
    </w:p>
    <w:p w14:paraId="068D9A38" w14:textId="77777777" w:rsidR="00700BF0" w:rsidRDefault="00700BF0" w:rsidP="00700BF0">
      <w:pPr>
        <w:pStyle w:val="NoSpacing"/>
        <w:jc w:val="both"/>
        <w:rPr>
          <w:rFonts w:cs="Times New Roman"/>
          <w:szCs w:val="24"/>
          <w:lang w:val="en-GB"/>
        </w:rPr>
      </w:pPr>
    </w:p>
    <w:p w14:paraId="0162033B" w14:textId="77777777" w:rsidR="00700BF0" w:rsidRDefault="00700BF0" w:rsidP="00700BF0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8 February 2024</w:t>
      </w:r>
    </w:p>
    <w:p w14:paraId="1E68F1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4965D" w14:textId="77777777" w:rsidR="00700BF0" w:rsidRDefault="00700BF0" w:rsidP="009139A6">
      <w:r>
        <w:separator/>
      </w:r>
    </w:p>
  </w:endnote>
  <w:endnote w:type="continuationSeparator" w:id="0">
    <w:p w14:paraId="6C480F2A" w14:textId="77777777" w:rsidR="00700BF0" w:rsidRDefault="00700B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AB1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53C2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8AF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38877" w14:textId="77777777" w:rsidR="00700BF0" w:rsidRDefault="00700BF0" w:rsidP="009139A6">
      <w:r>
        <w:separator/>
      </w:r>
    </w:p>
  </w:footnote>
  <w:footnote w:type="continuationSeparator" w:id="0">
    <w:p w14:paraId="1237CD83" w14:textId="77777777" w:rsidR="00700BF0" w:rsidRDefault="00700B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BA9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256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908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BF0"/>
    <w:rsid w:val="000666E0"/>
    <w:rsid w:val="002510B7"/>
    <w:rsid w:val="005C130B"/>
    <w:rsid w:val="00700BF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C871F"/>
  <w15:chartTrackingRefBased/>
  <w15:docId w15:val="{7C4C6627-6975-4994-8A99-FB8BC4DC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00B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11/CP40no91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2024-02-08T15:11:00Z</dcterms:created>
  <dcterms:modified xsi:type="dcterms:W3CDTF">2024-02-08T15:12:00Z</dcterms:modified>
</cp:coreProperties>
</file>